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22.679996" w:type="dxa"/>
      </w:tblPr>
      <w:tblGrid/>
      <w:tr>
        <w:trPr>
          <w:trHeight w:val="395" w:hRule="exact"/>
        </w:trPr>
        <w:tc>
          <w:tcPr>
            <w:tcW w:w="9640" w:type="dxa"/>
            <w:gridSpan w:val="2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17" w:after="0" w:line="240" w:lineRule="auto"/>
              <w:ind w:left="2041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COMP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NE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-8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MON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30"/>
                <w:szCs w:val="30"/>
                <w:spacing w:val="-1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3967" w:right="3845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99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9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8" w:right="17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61" w:right="143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9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5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anf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11" w:right="14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69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Reg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90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,91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0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22.679996" w:type="dxa"/>
      </w:tblPr>
      <w:tblGrid/>
      <w:tr>
        <w:trPr>
          <w:trHeight w:val="34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20" w:after="0" w:line="240" w:lineRule="auto"/>
              <w:ind w:left="288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06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9" w:hRule="exact"/>
        </w:trPr>
        <w:tc>
          <w:tcPr>
            <w:tcW w:w="529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54" w:right="15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2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90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3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5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,91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65" w:right="194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00" w:right="157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78" w:right="185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78" w:right="185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648" w:right="16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Bart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teo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16" w:right="17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22.679996" w:type="dxa"/>
      </w:tblPr>
      <w:tblGrid/>
      <w:tr>
        <w:trPr>
          <w:trHeight w:val="281" w:hRule="exact"/>
        </w:trPr>
        <w:tc>
          <w:tcPr>
            <w:tcW w:w="2696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  <w:shd w:val="clear" w:color="auto" w:fill="00AE50"/>
          </w:tcPr>
          <w:p>
            <w:pPr>
              <w:spacing w:before="0" w:after="0" w:line="267" w:lineRule="exact"/>
              <w:ind w:left="1062" w:right="93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274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  <w:shd w:val="clear" w:color="auto" w:fill="00AE50"/>
          </w:tcPr>
          <w:p>
            <w:pPr>
              <w:spacing w:before="0" w:after="0" w:line="267" w:lineRule="exact"/>
              <w:ind w:left="3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E50"/>
          </w:tcPr>
          <w:p>
            <w:pPr>
              <w:spacing w:before="0" w:after="0" w:line="267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  <w:shd w:val="clear" w:color="auto" w:fill="00AE50"/>
          </w:tcPr>
          <w:p>
            <w:pPr>
              <w:spacing w:before="0" w:after="0" w:line="267" w:lineRule="exact"/>
              <w:ind w:left="40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4008" w:space="0" w:color="000000"/>
            </w:tcBorders>
            <w:shd w:val="clear" w:color="auto" w:fill="00AE50"/>
          </w:tcPr>
          <w:p>
            <w:pPr>
              <w:spacing w:before="0" w:after="0" w:line="267" w:lineRule="exact"/>
              <w:ind w:left="5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AE50"/>
          </w:tcPr>
          <w:p>
            <w:pPr>
              <w:spacing w:before="0" w:after="0" w:line="267" w:lineRule="exact"/>
              <w:ind w:left="38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5" w:hRule="exact"/>
        </w:trPr>
        <w:tc>
          <w:tcPr>
            <w:tcW w:w="2696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esc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4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663" w:right="5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6" w:hRule="exact"/>
        </w:trPr>
        <w:tc>
          <w:tcPr>
            <w:tcW w:w="2696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3" w:hRule="exact"/>
        </w:trPr>
        <w:tc>
          <w:tcPr>
            <w:tcW w:w="2696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3" w:hRule="exact"/>
        </w:trPr>
        <w:tc>
          <w:tcPr>
            <w:tcW w:w="2696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6" w:hRule="exact"/>
        </w:trPr>
        <w:tc>
          <w:tcPr>
            <w:tcW w:w="2696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3" w:hRule="exact"/>
        </w:trPr>
        <w:tc>
          <w:tcPr>
            <w:tcW w:w="2696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3" w:hRule="exact"/>
        </w:trPr>
        <w:tc>
          <w:tcPr>
            <w:tcW w:w="2696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6" w:hRule="exact"/>
        </w:trPr>
        <w:tc>
          <w:tcPr>
            <w:tcW w:w="2696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3" w:hRule="exact"/>
        </w:trPr>
        <w:tc>
          <w:tcPr>
            <w:tcW w:w="2696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4" w:hRule="exact"/>
        </w:trPr>
        <w:tc>
          <w:tcPr>
            <w:tcW w:w="2696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6" w:hRule="exact"/>
        </w:trPr>
        <w:tc>
          <w:tcPr>
            <w:tcW w:w="2696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9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698" w:hRule="exact"/>
        </w:trPr>
        <w:tc>
          <w:tcPr>
            <w:tcW w:w="964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jc w:val="left"/>
        <w:spacing w:after="0"/>
        <w:sectPr>
          <w:pgMar w:header="988" w:top="2760" w:bottom="280" w:left="900" w:right="880"/>
          <w:headerReference w:type="default" r:id="rId5"/>
          <w:type w:val="continuous"/>
          <w:pgSz w:w="11920" w:h="16860"/>
        </w:sectPr>
      </w:pPr>
      <w:rPr/>
    </w:p>
    <w:p>
      <w:pPr>
        <w:spacing w:before="0" w:after="0" w:line="150" w:lineRule="exact"/>
        <w:jc w:val="left"/>
        <w:rPr>
          <w:sz w:val="15"/>
          <w:szCs w:val="15"/>
        </w:rPr>
      </w:pPr>
      <w:rPr/>
      <w:r>
        <w:rPr/>
        <w:pict>
          <v:shape style="position:absolute;margin-left:338.850006pt;margin-top:413.549988pt;width:177.85pt;height:74pt;mso-position-horizontal-relative:page;mso-position-vertical-relative:page;z-index:-585" type="#_x0000_t75">
            <v:imagedata r:id="rId6" o:title=""/>
          </v:shape>
        </w:pict>
      </w:r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22.679996" w:type="dxa"/>
      </w:tblPr>
      <w:tblGrid/>
      <w:tr>
        <w:trPr>
          <w:trHeight w:val="305" w:hRule="exact"/>
        </w:trPr>
        <w:tc>
          <w:tcPr>
            <w:tcW w:w="10569" w:type="dxa"/>
            <w:gridSpan w:val="7"/>
            <w:tcBorders>
              <w:top w:val="single" w:sz="4.64008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179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ELENCO</w:t>
            </w:r>
            <w:r>
              <w:rPr>
                <w:rFonts w:ascii="Calibri" w:hAnsi="Calibri" w:cs="Calibri" w:eastAsia="Calibri"/>
                <w:sz w:val="24"/>
                <w:szCs w:val="24"/>
                <w:spacing w:val="-6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06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416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40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92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23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5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26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74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69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mero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8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389" w:right="2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26" w:right="10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30" w:type="dxa"/>
            <w:tcBorders>
              <w:top w:val="single" w:sz="4.640" w:space="0" w:color="000000"/>
              <w:bottom w:val="single" w:sz="4.640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33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14" w:hRule="exact"/>
        </w:trPr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66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esc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tus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92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74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>
              <w:spacing w:before="5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362" w:right="134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lti</w:t>
            </w:r>
          </w:p>
        </w:tc>
        <w:tc>
          <w:tcPr>
            <w:tcW w:w="1558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68" w:lineRule="exact"/>
              <w:ind w:left="292" w:right="220" w:firstLine="29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lica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ile</w:t>
            </w:r>
          </w:p>
        </w:tc>
        <w:tc>
          <w:tcPr>
            <w:tcW w:w="1130" w:type="dxa"/>
            <w:tcBorders>
              <w:top w:val="single" w:sz="4.640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9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7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558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130" w:type="dxa"/>
            <w:tcBorders>
              <w:top w:val="single" w:sz="4.64008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1" w:hRule="exact"/>
        </w:trPr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9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7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558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130" w:type="dxa"/>
            <w:tcBorders>
              <w:top w:val="single" w:sz="4.64008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1416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92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74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558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130" w:type="dxa"/>
            <w:tcBorders>
              <w:top w:val="single" w:sz="4.64008" w:space="0" w:color="000000"/>
              <w:bottom w:val="single" w:sz="4.639840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1416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9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74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558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130" w:type="dxa"/>
            <w:tcBorders>
              <w:top w:val="single" w:sz="4.639840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1416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92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74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558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130" w:type="dxa"/>
            <w:tcBorders>
              <w:top w:val="single" w:sz="4.64008" w:space="0" w:color="000000"/>
              <w:bottom w:val="single" w:sz="4.639840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1416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9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74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558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130" w:type="dxa"/>
            <w:tcBorders>
              <w:top w:val="single" w:sz="4.639840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1416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92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74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558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130" w:type="dxa"/>
            <w:tcBorders>
              <w:top w:val="single" w:sz="4.64008" w:space="0" w:color="000000"/>
              <w:bottom w:val="single" w:sz="4.639840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1416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9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74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558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130" w:type="dxa"/>
            <w:tcBorders>
              <w:top w:val="single" w:sz="4.639840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29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7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483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558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130" w:type="dxa"/>
            <w:tcBorders>
              <w:top w:val="single" w:sz="4.64008" w:space="0" w:color="000000"/>
              <w:bottom w:val="single" w:sz="4.64008" w:space="0" w:color="000000"/>
              <w:left w:val="single" w:sz="4.6403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2708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7861" w:type="dxa"/>
            <w:gridSpan w:val="5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3832" w:right="381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40" w:lineRule="auto"/>
        <w:ind w:left="6714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.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Fa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z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Bar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</w:p>
    <w:sectPr>
      <w:pgMar w:header="988" w:footer="0" w:top="2760" w:bottom="280" w:left="900" w:right="100"/>
      <w:pgSz w:w="11920" w:h="16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110001pt;margin-top:49.389977pt;width:496.17998pt;height:90.24pt;mso-position-horizontal-relative:page;mso-position-vertical-relative:page;z-index:-585" coordorigin="1002,988" coordsize="9924,1805">
          <v:group style="position:absolute;left:1008;top:994;width:9912;height:2" coordorigin="1008,994" coordsize="9912,2">
            <v:shape style="position:absolute;left:1008;top:994;width:9912;height:2" coordorigin="1008,994" coordsize="9912,0" path="m1008,994l10920,994e" filled="f" stroked="t" strokeweight=".580pt" strokecolor="#000000">
              <v:path arrowok="t"/>
            </v:shape>
          </v:group>
          <v:group style="position:absolute;left:1013;top:998;width:2;height:1784" coordorigin="1013,998" coordsize="2,1784">
            <v:shape style="position:absolute;left:1013;top:998;width:2;height:1784" coordorigin="1013,998" coordsize="0,1784" path="m1013,998l1013,2782e" filled="f" stroked="t" strokeweight=".580pt" strokecolor="#000000">
              <v:path arrowok="t"/>
            </v:shape>
          </v:group>
          <v:group style="position:absolute;left:6229;top:998;width:2;height:1068" coordorigin="6229,998" coordsize="2,1068">
            <v:shape style="position:absolute;left:6229;top:998;width:2;height:1068" coordorigin="6229,998" coordsize="0,1068" path="m6229,998l6229,2067e" filled="f" stroked="t" strokeweight=".58001pt" strokecolor="#000000">
              <v:path arrowok="t"/>
            </v:shape>
          </v:group>
          <v:group style="position:absolute;left:10915;top:998;width:2;height:1784" coordorigin="10915,998" coordsize="2,1784">
            <v:shape style="position:absolute;left:10915;top:998;width:2;height:1784" coordorigin="10915,998" coordsize="0,1784" path="m10915,998l10915,2782e" filled="f" stroked="t" strokeweight=".579980pt" strokecolor="#000000">
              <v:path arrowok="t"/>
            </v:shape>
          </v:group>
          <v:group style="position:absolute;left:1008;top:2072;width:9912;height:2" coordorigin="1008,2072" coordsize="9912,2">
            <v:shape style="position:absolute;left:1008;top:2072;width:9912;height:2" coordorigin="1008,2072" coordsize="9912,0" path="m1008,2072l10920,2072e" filled="f" stroked="t" strokeweight=".580pt" strokecolor="#000000">
              <v:path arrowok="t"/>
            </v:shape>
          </v:group>
          <v:group style="position:absolute;left:1008;top:2787;width:9912;height:2" coordorigin="1008,2787" coordsize="9912,2">
            <v:shape style="position:absolute;left:1008;top:2787;width:9912;height:2" coordorigin="1008,2787" coordsize="9912,0" path="m1008,2787l10920,2787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109997pt;margin-top:63.461163pt;width:113.809581pt;height:32.611088pt;mso-position-horizontal-relative:page;mso-position-vertical-relative:page;z-index:-584" type="#_x0000_t75">
          <v:imagedata r:id="rId1" o:title=""/>
        </v:shape>
      </w:pict>
    </w:r>
    <w:r>
      <w:rPr/>
      <w:pict>
        <v:shape style="position:absolute;margin-left:316.980072pt;margin-top:70.859833pt;width:93.160519pt;height:24.907751pt;mso-position-horizontal-relative:page;mso-position-vertical-relative:page;z-index:-583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063999pt;margin-top:50.90287pt;width:130.493833pt;height:13.04pt;mso-position-horizontal-relative:page;mso-position-vertical-relative:page;z-index:-582" type="#_x0000_t202" filled="f" stroked="f">
          <v:textbox inset="0,0,0,0">
            <w:txbxContent>
              <w:p>
                <w:pPr>
                  <w:spacing w:before="0" w:after="0" w:line="250" w:lineRule="exact"/>
                  <w:ind w:left="20" w:right="-53"/>
                  <w:jc w:val="left"/>
                  <w:rPr>
                    <w:rFonts w:ascii="Century Gothic" w:hAnsi="Century Gothic" w:cs="Century Gothic" w:eastAsia="Century Gothic"/>
                    <w:sz w:val="22"/>
                    <w:szCs w:val="22"/>
                  </w:rPr>
                </w:pPr>
                <w:rPr/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G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-1"/>
                    <w:w w:val="100"/>
                  </w:rPr>
                  <w:t>E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N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-1"/>
                    <w:w w:val="100"/>
                  </w:rPr>
                  <w:t>E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RAL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 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-2"/>
                    <w:w w:val="100"/>
                  </w:rPr>
                  <w:t>C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ONTR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-3"/>
                    <w:w w:val="100"/>
                  </w:rPr>
                  <w:t>A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CT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-2"/>
                    <w:w w:val="100"/>
                  </w:rPr>
                  <w:t>O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R</w:t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989990pt;margin-top:50.90287pt;width:113.397759pt;height:13.04pt;mso-position-horizontal-relative:page;mso-position-vertical-relative:page;z-index:-581" type="#_x0000_t202" filled="f" stroked="f">
          <v:textbox inset="0,0,0,0">
            <w:txbxContent>
              <w:p>
                <w:pPr>
                  <w:spacing w:before="0" w:after="0" w:line="250" w:lineRule="exact"/>
                  <w:ind w:left="20" w:right="-53"/>
                  <w:jc w:val="left"/>
                  <w:rPr>
                    <w:rFonts w:ascii="Century Gothic" w:hAnsi="Century Gothic" w:cs="Century Gothic" w:eastAsia="Century Gothic"/>
                    <w:sz w:val="22"/>
                    <w:szCs w:val="22"/>
                  </w:rPr>
                </w:pPr>
                <w:rPr/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A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1"/>
                    <w:w w:val="100"/>
                  </w:rPr>
                  <w:t>L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-2"/>
                    <w:w w:val="100"/>
                  </w:rPr>
                  <w:t> 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S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-2"/>
                    <w:w w:val="100"/>
                  </w:rPr>
                  <w:t>O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1"/>
                    <w:w w:val="100"/>
                  </w:rPr>
                  <w:t>V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-1"/>
                    <w:w w:val="100"/>
                  </w:rPr>
                  <w:t>E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-3"/>
                    <w:w w:val="100"/>
                  </w:rPr>
                  <w:t>G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2"/>
                    <w:w w:val="100"/>
                  </w:rPr>
                  <w:t>L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IAN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-3"/>
                    <w:w w:val="100"/>
                  </w:rPr>
                  <w:t>Z</w:t>
                </w:r>
                <w:r>
                  <w:rPr>
                    <w:rFonts w:ascii="Century Gothic" w:hAnsi="Century Gothic" w:cs="Century Gothic" w:eastAsia="Century Gothic"/>
                    <w:sz w:val="22"/>
                    <w:szCs w:val="22"/>
                    <w:spacing w:val="0"/>
                    <w:w w:val="100"/>
                  </w:rPr>
                  <w:t>A</w:t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7.064003pt;margin-top:106.68998pt;width:462.274379pt;height:33.08pt;mso-position-horizontal-relative:page;mso-position-vertical-relative:page;z-index:-580" type="#_x0000_t202" filled="f" stroked="f">
          <v:textbox inset="0,0,0,0">
            <w:txbxContent>
              <w:p>
                <w:pPr>
                  <w:spacing w:before="0" w:after="0" w:line="306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MO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ITOR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IO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b/>
                    <w:bCs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IE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IN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b/>
                    <w:bCs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FE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b/>
                    <w:bCs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ROVIAR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/AC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4"/>
                    <w:w w:val="100"/>
                    <w:b/>
                    <w:bCs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ANO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-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VERO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b/>
                    <w:bCs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-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41" w:lineRule="exact"/>
                  <w:ind w:left="394" w:right="37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TRA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b/>
                    <w:bCs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BRESC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b/>
                    <w:bCs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-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VERONA: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b/>
                    <w:bCs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TO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FUN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b/>
                    <w:bCs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IO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b/>
                    <w:bCs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RESC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b/>
                    <w:bCs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ST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-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b/>
                    <w:bCs/>
                    <w:position w:val="1"/>
                  </w:rPr>
                  <w:t>VERONA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3.pn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dcterms:created xsi:type="dcterms:W3CDTF">2021-02-15T12:15:32Z</dcterms:created>
  <dcterms:modified xsi:type="dcterms:W3CDTF">2021-02-15T12:15:32Z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